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Mason.</w:t>
      </w: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of property in Gosforth, Cumberland.  (ibid.)</w:t>
      </w: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3807" w:rsidRPr="006C3807" w:rsidRDefault="006C380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6C3807" w:rsidRPr="006C38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807" w:rsidRDefault="006C3807" w:rsidP="00564E3C">
      <w:pPr>
        <w:spacing w:after="0" w:line="240" w:lineRule="auto"/>
      </w:pPr>
      <w:r>
        <w:separator/>
      </w:r>
    </w:p>
  </w:endnote>
  <w:endnote w:type="continuationSeparator" w:id="0">
    <w:p w:rsidR="006C3807" w:rsidRDefault="006C380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C3807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807" w:rsidRDefault="006C3807" w:rsidP="00564E3C">
      <w:pPr>
        <w:spacing w:after="0" w:line="240" w:lineRule="auto"/>
      </w:pPr>
      <w:r>
        <w:separator/>
      </w:r>
    </w:p>
  </w:footnote>
  <w:footnote w:type="continuationSeparator" w:id="0">
    <w:p w:rsidR="006C3807" w:rsidRDefault="006C380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807"/>
    <w:rsid w:val="00372DC6"/>
    <w:rsid w:val="00564E3C"/>
    <w:rsid w:val="0064591D"/>
    <w:rsid w:val="006C380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4EA6"/>
  <w15:chartTrackingRefBased/>
  <w15:docId w15:val="{7F610B9B-37B7-499E-B59D-96F6CAF9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C38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2015-10-26T21:33:00Z</dcterms:created>
  <dcterms:modified xsi:type="dcterms:W3CDTF">2015-10-26T21:35:00Z</dcterms:modified>
</cp:coreProperties>
</file>